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>
            <w:r>
              <w:t>Приложение 10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38" w:rsidRDefault="009F42CA" w:rsidP="009F42CA">
            <w:r>
              <w:t>О</w:t>
            </w:r>
            <w:r w:rsidR="008F7A38">
              <w:t>т</w:t>
            </w:r>
            <w:r>
              <w:t xml:space="preserve"> 14.09.2018</w:t>
            </w:r>
            <w:r w:rsidR="008F7A38">
              <w:t xml:space="preserve"> №</w:t>
            </w:r>
            <w:r>
              <w:t xml:space="preserve"> 39-293</w:t>
            </w:r>
            <w:r w:rsidR="008F7A38">
              <w:t xml:space="preserve"> 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</w:tr>
      <w:tr w:rsidR="008F7A38" w:rsidTr="008F7A3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тыс. руб.</w:t>
            </w:r>
          </w:p>
        </w:tc>
      </w:tr>
      <w:tr w:rsidR="008F7A38" w:rsidTr="008F7A3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2020 год</w:t>
            </w:r>
          </w:p>
        </w:tc>
      </w:tr>
      <w:tr w:rsidR="008F7A38" w:rsidTr="008F7A3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A38" w:rsidRDefault="008F7A38" w:rsidP="00DB3BFF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/>
        </w:tc>
      </w:tr>
    </w:tbl>
    <w:p w:rsidR="008F7A38" w:rsidRPr="008F7A38" w:rsidRDefault="008F7A3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F7A38" w:rsidTr="008F7A3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A38" w:rsidRDefault="008F7A38" w:rsidP="00DB3BFF">
            <w:pPr>
              <w:jc w:val="center"/>
            </w:pPr>
            <w:r>
              <w:t>5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F7A38" w:rsidRDefault="008F7A38" w:rsidP="00DB3BFF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311 209,6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189 000,0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2 791 000,0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2 200 000,0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2 791 000,0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2 200 000,0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-2 170 000,0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-2 170 000,0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1 100 000,0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-1 100 000,0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8F7A38" w:rsidRDefault="008F7A38" w:rsidP="00DB3BFF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-30 000,0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F7A38" w:rsidRDefault="008F7A38" w:rsidP="00DB3BFF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7A38" w:rsidRDefault="008F7A38" w:rsidP="00DB3BFF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92 209,6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F7A38" w:rsidRDefault="008F7A38" w:rsidP="00DB3BFF">
            <w:pPr>
              <w:jc w:val="right"/>
            </w:pPr>
            <w:r>
              <w:t> </w:t>
            </w:r>
          </w:p>
        </w:tc>
      </w:tr>
      <w:tr w:rsidR="008F7A38" w:rsidTr="008F7A3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</w:tr>
      <w:tr w:rsidR="008F7A38" w:rsidTr="008F7A3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</w:tr>
      <w:tr w:rsidR="008F7A38" w:rsidTr="008F7A3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</w:tr>
      <w:tr w:rsidR="008F7A38" w:rsidTr="008F7A3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</w:tr>
      <w:tr w:rsidR="008F7A38" w:rsidTr="008F7A3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38" w:rsidRDefault="008F7A38" w:rsidP="00DB3BFF">
            <w:pPr>
              <w:jc w:val="right"/>
            </w:pPr>
          </w:p>
        </w:tc>
      </w:tr>
    </w:tbl>
    <w:p w:rsidR="008F7A38" w:rsidRPr="00833B48" w:rsidRDefault="008F7A38" w:rsidP="008F7A38"/>
    <w:p w:rsidR="00E2598B" w:rsidRPr="008F7A38" w:rsidRDefault="00E2598B" w:rsidP="008F7A38"/>
    <w:sectPr w:rsidR="00E2598B" w:rsidRPr="008F7A38" w:rsidSect="008F7A3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23" w:rsidRDefault="00CD3D23" w:rsidP="008F7A38">
      <w:r>
        <w:separator/>
      </w:r>
    </w:p>
  </w:endnote>
  <w:endnote w:type="continuationSeparator" w:id="0">
    <w:p w:rsidR="00CD3D23" w:rsidRDefault="00CD3D23" w:rsidP="008F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23" w:rsidRDefault="00CD3D23" w:rsidP="008F7A38">
      <w:r>
        <w:separator/>
      </w:r>
    </w:p>
  </w:footnote>
  <w:footnote w:type="continuationSeparator" w:id="0">
    <w:p w:rsidR="00CD3D23" w:rsidRDefault="00CD3D23" w:rsidP="008F7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38" w:rsidRDefault="00982BFF" w:rsidP="0004698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F7A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7A38" w:rsidRDefault="008F7A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38" w:rsidRDefault="00982BFF" w:rsidP="0004698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F7A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42CA">
      <w:rPr>
        <w:rStyle w:val="a7"/>
        <w:noProof/>
      </w:rPr>
      <w:t>2</w:t>
    </w:r>
    <w:r>
      <w:rPr>
        <w:rStyle w:val="a7"/>
      </w:rPr>
      <w:fldChar w:fldCharType="end"/>
    </w:r>
  </w:p>
  <w:p w:rsidR="008F7A38" w:rsidRDefault="008F7A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F7A38"/>
    <w:rsid w:val="001C3AA4"/>
    <w:rsid w:val="00283C38"/>
    <w:rsid w:val="002C3F39"/>
    <w:rsid w:val="006808C6"/>
    <w:rsid w:val="008F7A38"/>
    <w:rsid w:val="00982BFF"/>
    <w:rsid w:val="009F42CA"/>
    <w:rsid w:val="00A24CAF"/>
    <w:rsid w:val="00B912FD"/>
    <w:rsid w:val="00C77F56"/>
    <w:rsid w:val="00CD3D23"/>
    <w:rsid w:val="00CF565B"/>
    <w:rsid w:val="00DC66EB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A38"/>
  </w:style>
  <w:style w:type="paragraph" w:styleId="a5">
    <w:name w:val="footer"/>
    <w:basedOn w:val="a"/>
    <w:link w:val="a6"/>
    <w:uiPriority w:val="99"/>
    <w:semiHidden/>
    <w:unhideWhenUsed/>
    <w:rsid w:val="008F7A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A38"/>
  </w:style>
  <w:style w:type="character" w:styleId="a7">
    <w:name w:val="page number"/>
    <w:basedOn w:val="a0"/>
    <w:uiPriority w:val="99"/>
    <w:semiHidden/>
    <w:unhideWhenUsed/>
    <w:rsid w:val="008F7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3</cp:revision>
  <dcterms:created xsi:type="dcterms:W3CDTF">2018-09-13T14:43:00Z</dcterms:created>
  <dcterms:modified xsi:type="dcterms:W3CDTF">2018-09-14T08:27:00Z</dcterms:modified>
</cp:coreProperties>
</file>